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1C46D6">
        <w:trPr>
          <w:trHeight w:val="1070"/>
        </w:trPr>
        <w:tc>
          <w:tcPr>
            <w:tcW w:w="4549" w:type="dxa"/>
          </w:tcPr>
          <w:p w14:paraId="4C1C9167" w14:textId="38A74C78" w:rsidR="000972EF" w:rsidRPr="000972EF" w:rsidRDefault="00FF2965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Maďarský ohař drátosrstý (MOD)/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</w:t>
            </w:r>
            <w:proofErr w:type="spellStart"/>
            <w:r w:rsidRPr="00EA412D">
              <w:rPr>
                <w:rFonts w:ascii="Arial" w:hAnsi="Arial" w:cs="Arial"/>
                <w:color w:val="202122"/>
                <w:sz w:val="36"/>
                <w:shd w:val="clear" w:color="auto" w:fill="FFFFFF"/>
              </w:rPr>
              <w:t>Wirehaired</w:t>
            </w:r>
            <w:proofErr w:type="spellEnd"/>
            <w:r w:rsidRPr="00EA412D">
              <w:rPr>
                <w:rFonts w:ascii="Arial" w:hAnsi="Arial" w:cs="Arial"/>
                <w:color w:val="202122"/>
                <w:sz w:val="36"/>
                <w:shd w:val="clear" w:color="auto" w:fill="FFFFFF"/>
              </w:rPr>
              <w:t xml:space="preserve"> </w:t>
            </w:r>
            <w:proofErr w:type="spellStart"/>
            <w:r w:rsidRPr="00EA412D">
              <w:rPr>
                <w:rFonts w:ascii="Arial" w:hAnsi="Arial" w:cs="Arial"/>
                <w:color w:val="202122"/>
                <w:sz w:val="36"/>
                <w:shd w:val="clear" w:color="auto" w:fill="FFFFFF"/>
              </w:rPr>
              <w:t>Vizsla</w:t>
            </w:r>
            <w:proofErr w:type="spellEnd"/>
          </w:p>
        </w:tc>
        <w:tc>
          <w:tcPr>
            <w:tcW w:w="4549" w:type="dxa"/>
          </w:tcPr>
          <w:p w14:paraId="7F02FD12" w14:textId="53892349" w:rsidR="000972EF" w:rsidRPr="000972EF" w:rsidRDefault="00EA31AC" w:rsidP="00EA31AC">
            <w:pPr>
              <w:jc w:val="center"/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7708D039" wp14:editId="0B0A9B0B">
                  <wp:extent cx="1684020" cy="1285290"/>
                  <wp:effectExtent l="0" t="0" r="0" b="0"/>
                  <wp:docPr id="574675285" name="Obrázek 2" descr="KLUB CHOVATELŮ HRUBOSRSTÝCH A MAĎARSKÝCH OHAŘŮ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LUB CHOVATELŮ HRUBOSRSTÝCH A MAĎARSKÝCH OHAŘŮ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8803" cy="129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9E1698">
        <w:trPr>
          <w:cantSplit/>
          <w:trHeight w:val="946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6FD977B2" w14:textId="1460DAD0" w:rsidR="000972EF" w:rsidRPr="00865185" w:rsidRDefault="00FF296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04D1D37D" w14:textId="490D2329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AB2493" w14:textId="27F5EC33" w:rsidR="002651FA" w:rsidRPr="00865185" w:rsidRDefault="00EA31AC" w:rsidP="00ED208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A6DDCA" w14:textId="69655377" w:rsidR="000972EF" w:rsidRPr="00865185" w:rsidRDefault="00EA31AC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CB66E2">
        <w:trPr>
          <w:cantSplit/>
          <w:trHeight w:val="235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5CB40675" w14:textId="77777777" w:rsidR="000972EF" w:rsidRDefault="00FF296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Persistentní pupilární membrána </w:t>
            </w:r>
          </w:p>
          <w:p w14:paraId="0C8C3290" w14:textId="014599A8" w:rsidR="00E22DFF" w:rsidRPr="00865185" w:rsidRDefault="00E22DF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(PPM)</w:t>
            </w:r>
          </w:p>
        </w:tc>
        <w:tc>
          <w:tcPr>
            <w:tcW w:w="2075" w:type="dxa"/>
          </w:tcPr>
          <w:p w14:paraId="5A94528A" w14:textId="1E0DA14D" w:rsidR="00ED2085" w:rsidRDefault="00E22DFF" w:rsidP="00CB66E2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FF2965"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  <w:p w14:paraId="37648BD6" w14:textId="77777777" w:rsidR="009E1698" w:rsidRDefault="009E1698" w:rsidP="00CB66E2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97C6F16" w14:textId="5676A3C0" w:rsidR="00FF2965" w:rsidRPr="00CB66E2" w:rsidRDefault="00E22DFF" w:rsidP="009E1698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2. </w:t>
            </w:r>
            <w:r w:rsidR="00FF2965">
              <w:rPr>
                <w:rFonts w:ascii="Microsoft Sans Serif" w:hAnsi="Microsoft Sans Serif" w:cs="Microsoft Sans Serif"/>
                <w:sz w:val="22"/>
                <w:szCs w:val="32"/>
              </w:rPr>
              <w:t>Ložiska pigmentu na pouzdru čočky/ne</w:t>
            </w:r>
            <w:r w:rsidR="001C46D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vlákna</w:t>
            </w:r>
          </w:p>
        </w:tc>
        <w:tc>
          <w:tcPr>
            <w:tcW w:w="2075" w:type="dxa"/>
          </w:tcPr>
          <w:p w14:paraId="35BEA8B6" w14:textId="350A2185" w:rsidR="00FF2965" w:rsidRPr="00865185" w:rsidRDefault="00EA31AC" w:rsidP="00FF296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C6CA4D9" w14:textId="415E423B" w:rsidR="000972EF" w:rsidRDefault="00E22DF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FF2965"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4F488D24" w14:textId="77777777" w:rsidR="00E22DFF" w:rsidRDefault="00E22DF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E5B228F" w14:textId="381270AE" w:rsidR="00FF2965" w:rsidRPr="00865185" w:rsidRDefault="00E22DF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2. </w:t>
            </w:r>
            <w:r w:rsidR="00FF2965">
              <w:rPr>
                <w:rFonts w:ascii="Microsoft Sans Serif" w:hAnsi="Microsoft Sans Serif" w:cs="Microsoft Sans Serif"/>
                <w:sz w:val="22"/>
                <w:szCs w:val="32"/>
              </w:rPr>
              <w:t>Bez zápisu do certifikátu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, chov bez omezení</w:t>
            </w:r>
          </w:p>
        </w:tc>
      </w:tr>
    </w:tbl>
    <w:p w14:paraId="133789D8" w14:textId="60B4CD2C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998B" w14:textId="77777777" w:rsidR="00B571AC" w:rsidRDefault="00B571AC" w:rsidP="000972EF">
      <w:pPr>
        <w:spacing w:after="0" w:line="240" w:lineRule="auto"/>
      </w:pPr>
      <w:r>
        <w:separator/>
      </w:r>
    </w:p>
  </w:endnote>
  <w:endnote w:type="continuationSeparator" w:id="0">
    <w:p w14:paraId="15C6E49A" w14:textId="77777777" w:rsidR="00B571AC" w:rsidRDefault="00B571AC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63826" w14:textId="77777777" w:rsidR="00B571AC" w:rsidRDefault="00B571AC" w:rsidP="000972EF">
      <w:pPr>
        <w:spacing w:after="0" w:line="240" w:lineRule="auto"/>
      </w:pPr>
      <w:r>
        <w:separator/>
      </w:r>
    </w:p>
  </w:footnote>
  <w:footnote w:type="continuationSeparator" w:id="0">
    <w:p w14:paraId="297B28E5" w14:textId="77777777" w:rsidR="00B571AC" w:rsidRDefault="00B571AC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Title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NoSpacing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16478"/>
    <w:multiLevelType w:val="hybridMultilevel"/>
    <w:tmpl w:val="7AA69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B20F7"/>
    <w:multiLevelType w:val="hybridMultilevel"/>
    <w:tmpl w:val="14EE6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51D5"/>
    <w:multiLevelType w:val="hybridMultilevel"/>
    <w:tmpl w:val="15DCDCEC"/>
    <w:lvl w:ilvl="0" w:tplc="F2C29352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F5BD4"/>
    <w:multiLevelType w:val="hybridMultilevel"/>
    <w:tmpl w:val="5E320336"/>
    <w:lvl w:ilvl="0" w:tplc="DC229504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306828">
    <w:abstractNumId w:val="2"/>
  </w:num>
  <w:num w:numId="2" w16cid:durableId="64182860">
    <w:abstractNumId w:val="3"/>
  </w:num>
  <w:num w:numId="3" w16cid:durableId="1847134136">
    <w:abstractNumId w:val="0"/>
  </w:num>
  <w:num w:numId="4" w16cid:durableId="1001615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161F3B"/>
    <w:rsid w:val="001C46D6"/>
    <w:rsid w:val="002206AC"/>
    <w:rsid w:val="002651FA"/>
    <w:rsid w:val="00384979"/>
    <w:rsid w:val="00402988"/>
    <w:rsid w:val="004C1DA7"/>
    <w:rsid w:val="00655705"/>
    <w:rsid w:val="006A6FB0"/>
    <w:rsid w:val="006B3BA1"/>
    <w:rsid w:val="007A315C"/>
    <w:rsid w:val="00855B34"/>
    <w:rsid w:val="00865185"/>
    <w:rsid w:val="00992475"/>
    <w:rsid w:val="009D22AE"/>
    <w:rsid w:val="009E1698"/>
    <w:rsid w:val="00A1193A"/>
    <w:rsid w:val="00A317E5"/>
    <w:rsid w:val="00B21DE4"/>
    <w:rsid w:val="00B571AC"/>
    <w:rsid w:val="00B8798E"/>
    <w:rsid w:val="00C13DEF"/>
    <w:rsid w:val="00C36439"/>
    <w:rsid w:val="00C76EBD"/>
    <w:rsid w:val="00CB66E2"/>
    <w:rsid w:val="00CF199B"/>
    <w:rsid w:val="00DF609E"/>
    <w:rsid w:val="00E22DFF"/>
    <w:rsid w:val="00E54AE9"/>
    <w:rsid w:val="00EA31AC"/>
    <w:rsid w:val="00EC16FC"/>
    <w:rsid w:val="00ED2085"/>
    <w:rsid w:val="00F24E5C"/>
    <w:rsid w:val="00FD60CD"/>
    <w:rsid w:val="00FF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5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4</TotalTime>
  <Pages>1</Pages>
  <Words>52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5</cp:revision>
  <dcterms:created xsi:type="dcterms:W3CDTF">2024-11-17T13:13:00Z</dcterms:created>
  <dcterms:modified xsi:type="dcterms:W3CDTF">2025-04-09T20:59:00Z</dcterms:modified>
</cp:coreProperties>
</file>